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6D5" w:rsidRPr="00DB72EF" w:rsidRDefault="00D056D5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D056D5" w:rsidRPr="00DB72EF" w:rsidRDefault="00D056D5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D056D5" w:rsidRPr="00DB72EF" w:rsidRDefault="00D056D5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D056D5" w:rsidRPr="00DB72EF" w:rsidRDefault="00D056D5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D056D5" w:rsidRPr="00DB72EF" w:rsidRDefault="00D056D5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D056D5" w:rsidRPr="00DB72EF" w:rsidRDefault="00D056D5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D056D5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D056D5" w:rsidRPr="00DB72EF" w:rsidRDefault="00D056D5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D056D5" w:rsidRDefault="00D056D5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D056D5" w:rsidRDefault="00D056D5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D056D5" w:rsidRDefault="00D056D5" w:rsidP="00DB72EF">
      <w:pPr>
        <w:autoSpaceDE/>
        <w:rPr>
          <w:i/>
          <w:color w:val="auto"/>
          <w:lang w:eastAsia="ar-SA"/>
        </w:rPr>
      </w:pPr>
    </w:p>
    <w:p w:rsidR="00D056D5" w:rsidRPr="00DB72EF" w:rsidRDefault="00D056D5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D056D5" w:rsidRPr="00DB72EF" w:rsidRDefault="00D056D5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D056D5" w:rsidRPr="00DB72EF" w:rsidRDefault="00D056D5">
      <w:pPr>
        <w:autoSpaceDE/>
        <w:jc w:val="both"/>
        <w:rPr>
          <w:b/>
          <w:i/>
          <w:color w:val="auto"/>
          <w:lang w:eastAsia="ar-SA"/>
        </w:rPr>
      </w:pPr>
    </w:p>
    <w:p w:rsidR="00D056D5" w:rsidRPr="00DB72EF" w:rsidRDefault="00D056D5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D056D5" w:rsidRPr="00DB72EF" w:rsidRDefault="00D056D5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D056D5" w:rsidRPr="00DB72EF" w:rsidRDefault="00D056D5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D056D5" w:rsidRPr="00DB72EF" w:rsidRDefault="00D056D5">
      <w:pPr>
        <w:autoSpaceDE/>
        <w:jc w:val="center"/>
        <w:rPr>
          <w:i/>
          <w:color w:val="auto"/>
          <w:lang w:eastAsia="ar-SA"/>
        </w:rPr>
      </w:pPr>
    </w:p>
    <w:p w:rsidR="00D056D5" w:rsidRPr="00DB72EF" w:rsidRDefault="00D056D5">
      <w:pPr>
        <w:autoSpaceDE/>
        <w:jc w:val="center"/>
        <w:rPr>
          <w:i/>
          <w:color w:val="auto"/>
          <w:lang w:eastAsia="ar-SA"/>
        </w:rPr>
      </w:pPr>
    </w:p>
    <w:p w:rsidR="00D056D5" w:rsidRDefault="00D056D5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D056D5" w:rsidRDefault="00D056D5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D056D5" w:rsidRPr="00E75834" w:rsidRDefault="00D056D5" w:rsidP="00DB72EF">
      <w:pPr>
        <w:pStyle w:val="Normalny1"/>
        <w:tabs>
          <w:tab w:val="left" w:pos="2267"/>
          <w:tab w:val="center" w:pos="4536"/>
        </w:tabs>
        <w:jc w:val="center"/>
        <w:rPr>
          <w:b/>
          <w:sz w:val="28"/>
          <w:szCs w:val="28"/>
        </w:rPr>
      </w:pPr>
      <w:r w:rsidRPr="00E75834">
        <w:rPr>
          <w:b/>
          <w:sz w:val="28"/>
          <w:szCs w:val="28"/>
        </w:rPr>
        <w:t>„Wykonanie drogi wraz z odwodnieniem ul. Akacjowej w Święciechowie”</w:t>
      </w:r>
    </w:p>
    <w:p w:rsidR="00D056D5" w:rsidRPr="00DB72EF" w:rsidRDefault="00D056D5">
      <w:pPr>
        <w:autoSpaceDE/>
        <w:jc w:val="both"/>
        <w:rPr>
          <w:color w:val="auto"/>
          <w:lang w:eastAsia="ar-SA"/>
        </w:rPr>
      </w:pPr>
    </w:p>
    <w:p w:rsidR="00D056D5" w:rsidRPr="00DB72EF" w:rsidRDefault="00D056D5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D056D5" w:rsidRPr="00DB72EF" w:rsidRDefault="00D056D5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056D5" w:rsidRPr="00DB72EF" w:rsidRDefault="00D056D5">
      <w:pPr>
        <w:autoSpaceDE/>
        <w:jc w:val="both"/>
        <w:rPr>
          <w:lang w:eastAsia="ar-SA"/>
        </w:rPr>
      </w:pPr>
    </w:p>
    <w:p w:rsidR="00D056D5" w:rsidRPr="00DB72EF" w:rsidRDefault="00D056D5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D056D5" w:rsidRPr="00971250" w:rsidRDefault="00D056D5" w:rsidP="00971250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D056D5" w:rsidRPr="00DB72EF" w:rsidRDefault="00D056D5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D056D5" w:rsidRPr="002A3B44" w:rsidRDefault="00D056D5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D056D5" w:rsidRDefault="00D056D5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D056D5" w:rsidRPr="00134442" w:rsidRDefault="00D056D5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D056D5" w:rsidRPr="00A64A42" w:rsidRDefault="00D056D5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D056D5" w:rsidRPr="00A64A42" w:rsidRDefault="00D056D5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D056D5" w:rsidRPr="00D46125" w:rsidRDefault="00D056D5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…………2022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sectPr w:rsidR="00D056D5" w:rsidRPr="00D46125" w:rsidSect="006B199B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6D5" w:rsidRDefault="00D056D5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D056D5" w:rsidRDefault="00D056D5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6D5" w:rsidRDefault="00D056D5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D056D5" w:rsidRDefault="00D056D5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6D5" w:rsidRDefault="00D056D5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sprawy: GN.271.6.2022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17A7B"/>
    <w:rsid w:val="00020E1A"/>
    <w:rsid w:val="000264EE"/>
    <w:rsid w:val="0007154A"/>
    <w:rsid w:val="00111837"/>
    <w:rsid w:val="00134442"/>
    <w:rsid w:val="0014606D"/>
    <w:rsid w:val="001579AB"/>
    <w:rsid w:val="001874C7"/>
    <w:rsid w:val="00194C7F"/>
    <w:rsid w:val="001D4984"/>
    <w:rsid w:val="001E100B"/>
    <w:rsid w:val="001E6FE0"/>
    <w:rsid w:val="0021519A"/>
    <w:rsid w:val="0025432C"/>
    <w:rsid w:val="002A3B44"/>
    <w:rsid w:val="003008B6"/>
    <w:rsid w:val="00322BE8"/>
    <w:rsid w:val="00351257"/>
    <w:rsid w:val="00363CE9"/>
    <w:rsid w:val="003E0FF8"/>
    <w:rsid w:val="004045BB"/>
    <w:rsid w:val="004901B3"/>
    <w:rsid w:val="004C0F04"/>
    <w:rsid w:val="00501057"/>
    <w:rsid w:val="00570B11"/>
    <w:rsid w:val="00570D4E"/>
    <w:rsid w:val="0058748E"/>
    <w:rsid w:val="005B0CC2"/>
    <w:rsid w:val="005D5D0E"/>
    <w:rsid w:val="006B199B"/>
    <w:rsid w:val="006C20A4"/>
    <w:rsid w:val="0074453E"/>
    <w:rsid w:val="007D6E3F"/>
    <w:rsid w:val="007F6F4E"/>
    <w:rsid w:val="00847797"/>
    <w:rsid w:val="00854F0B"/>
    <w:rsid w:val="00892FB2"/>
    <w:rsid w:val="00897E64"/>
    <w:rsid w:val="008B525D"/>
    <w:rsid w:val="008E6EF9"/>
    <w:rsid w:val="008F3056"/>
    <w:rsid w:val="00937004"/>
    <w:rsid w:val="009559E0"/>
    <w:rsid w:val="00971250"/>
    <w:rsid w:val="00984210"/>
    <w:rsid w:val="00993D75"/>
    <w:rsid w:val="009C3757"/>
    <w:rsid w:val="009D02F3"/>
    <w:rsid w:val="009F3C3E"/>
    <w:rsid w:val="00A64A42"/>
    <w:rsid w:val="00A66860"/>
    <w:rsid w:val="00A709C9"/>
    <w:rsid w:val="00A93E08"/>
    <w:rsid w:val="00AA3E5A"/>
    <w:rsid w:val="00AD7340"/>
    <w:rsid w:val="00B10CCF"/>
    <w:rsid w:val="00B138B2"/>
    <w:rsid w:val="00BE52E8"/>
    <w:rsid w:val="00C157D1"/>
    <w:rsid w:val="00C17033"/>
    <w:rsid w:val="00C33106"/>
    <w:rsid w:val="00D056D5"/>
    <w:rsid w:val="00D27D2C"/>
    <w:rsid w:val="00D45740"/>
    <w:rsid w:val="00D46125"/>
    <w:rsid w:val="00D656E8"/>
    <w:rsid w:val="00DB72EF"/>
    <w:rsid w:val="00DC164A"/>
    <w:rsid w:val="00DF79D9"/>
    <w:rsid w:val="00E00087"/>
    <w:rsid w:val="00E04DB3"/>
    <w:rsid w:val="00E75834"/>
    <w:rsid w:val="00E974BA"/>
    <w:rsid w:val="00F06230"/>
    <w:rsid w:val="00F203A3"/>
    <w:rsid w:val="00F24884"/>
    <w:rsid w:val="00F7205D"/>
    <w:rsid w:val="00FF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056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65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249</Words>
  <Characters>1499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apra</cp:lastModifiedBy>
  <cp:revision>8</cp:revision>
  <dcterms:created xsi:type="dcterms:W3CDTF">2022-07-13T11:15:00Z</dcterms:created>
  <dcterms:modified xsi:type="dcterms:W3CDTF">2022-08-19T07:39:00Z</dcterms:modified>
</cp:coreProperties>
</file>